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5E5D" w:rsidRDefault="00975E5D" w:rsidP="00975E5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Walter GODERICHE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fl.1432)</w:t>
      </w:r>
    </w:p>
    <w:p w:rsidR="00975E5D" w:rsidRDefault="00975E5D" w:rsidP="00975E5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75E5D" w:rsidRDefault="00975E5D" w:rsidP="00975E5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75E5D" w:rsidRDefault="00975E5D" w:rsidP="00975E5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Jun.1432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Gloucester into </w:t>
      </w:r>
    </w:p>
    <w:p w:rsidR="00975E5D" w:rsidRDefault="00975E5D" w:rsidP="00975E5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the lands of the late 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Ruyhale</w:t>
      </w:r>
      <w:proofErr w:type="spellEnd"/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d.1408)(</w:t>
      </w:r>
      <w:proofErr w:type="gramEnd"/>
      <w:r>
        <w:rPr>
          <w:rFonts w:ascii="Times New Roman" w:hAnsi="Times New Roman" w:cs="Times New Roman"/>
          <w:sz w:val="24"/>
          <w:szCs w:val="24"/>
        </w:rPr>
        <w:t>q.v.) in Gloucestershire</w:t>
      </w:r>
    </w:p>
    <w:p w:rsidR="00975E5D" w:rsidRDefault="00975E5D" w:rsidP="00975E5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and the adjacent Welsh Marches.</w:t>
      </w:r>
    </w:p>
    <w:p w:rsidR="00975E5D" w:rsidRDefault="00975E5D" w:rsidP="00975E5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24-28)</w:t>
      </w:r>
    </w:p>
    <w:p w:rsidR="00975E5D" w:rsidRDefault="00975E5D" w:rsidP="00975E5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75E5D" w:rsidRDefault="00975E5D" w:rsidP="00975E5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975E5D" w:rsidRDefault="00975E5D" w:rsidP="00975E5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February 2016</w:t>
      </w:r>
      <w:bookmarkStart w:id="0" w:name="_GoBack"/>
      <w:bookmarkEnd w:id="0"/>
    </w:p>
    <w:sectPr w:rsidR="00DD5B8A" w:rsidRPr="00975E5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5E5D" w:rsidRDefault="00975E5D" w:rsidP="00564E3C">
      <w:pPr>
        <w:spacing w:after="0" w:line="240" w:lineRule="auto"/>
      </w:pPr>
      <w:r>
        <w:separator/>
      </w:r>
    </w:p>
  </w:endnote>
  <w:endnote w:type="continuationSeparator" w:id="0">
    <w:p w:rsidR="00975E5D" w:rsidRDefault="00975E5D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975E5D">
      <w:rPr>
        <w:rFonts w:ascii="Times New Roman" w:hAnsi="Times New Roman" w:cs="Times New Roman"/>
        <w:noProof/>
        <w:sz w:val="24"/>
        <w:szCs w:val="24"/>
      </w:rPr>
      <w:t>7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5E5D" w:rsidRDefault="00975E5D" w:rsidP="00564E3C">
      <w:pPr>
        <w:spacing w:after="0" w:line="240" w:lineRule="auto"/>
      </w:pPr>
      <w:r>
        <w:separator/>
      </w:r>
    </w:p>
  </w:footnote>
  <w:footnote w:type="continuationSeparator" w:id="0">
    <w:p w:rsidR="00975E5D" w:rsidRDefault="00975E5D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E5D"/>
    <w:rsid w:val="00372DC6"/>
    <w:rsid w:val="00564E3C"/>
    <w:rsid w:val="0064591D"/>
    <w:rsid w:val="00975E5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948D7E"/>
  <w15:chartTrackingRefBased/>
  <w15:docId w15:val="{C4D8E4D3-B6E1-4146-9D43-B9E05ACAE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2016-02-07T21:38:00Z</dcterms:created>
  <dcterms:modified xsi:type="dcterms:W3CDTF">2016-02-07T21:40:00Z</dcterms:modified>
</cp:coreProperties>
</file>